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951" w:rsidP="00020A56" w:rsidRDefault="00150951" w14:paraId="64E5988A" w14:textId="77777777">
      <w:pPr>
        <w:tabs>
          <w:tab w:val="left" w:pos="993"/>
          <w:tab w:val="left" w:pos="1134"/>
        </w:tabs>
        <w:rPr>
          <w:rFonts w:cs="Arial"/>
        </w:rPr>
      </w:pPr>
    </w:p>
    <w:p w:rsidR="00020A56" w:rsidP="00020A56" w:rsidRDefault="00020A56" w14:paraId="6A29D876" w14:textId="48A1B959">
      <w:pPr>
        <w:tabs>
          <w:tab w:val="left" w:pos="993"/>
          <w:tab w:val="left" w:pos="1134"/>
        </w:tabs>
        <w:rPr>
          <w:rFonts w:cs="Arial"/>
        </w:rPr>
      </w:pPr>
      <w:r w:rsidRPr="6B63A36D">
        <w:rPr>
          <w:rFonts w:cs="Arial"/>
        </w:rPr>
        <w:t>Številka:</w:t>
      </w:r>
      <w:r w:rsidRPr="6B63A36D" w:rsidR="11294E31">
        <w:rPr>
          <w:rFonts w:cs="Arial"/>
        </w:rPr>
        <w:t xml:space="preserve"> 3</w:t>
      </w:r>
      <w:r w:rsidR="003871E1">
        <w:rPr>
          <w:rFonts w:cs="Arial"/>
        </w:rPr>
        <w:t>.</w:t>
      </w:r>
      <w:bookmarkStart w:name="_GoBack" w:id="0"/>
      <w:bookmarkEnd w:id="0"/>
      <w:r w:rsidRPr="6B63A36D" w:rsidR="11294E31">
        <w:rPr>
          <w:rFonts w:cs="Arial"/>
        </w:rPr>
        <w:t>2024</w:t>
      </w:r>
    </w:p>
    <w:p w:rsidR="00020A56" w:rsidP="00020A56" w:rsidRDefault="00020A56" w14:paraId="692B9E99" w14:textId="77777777">
      <w:pPr>
        <w:tabs>
          <w:tab w:val="left" w:pos="1026"/>
        </w:tabs>
        <w:jc w:val="both"/>
        <w:rPr>
          <w:rFonts w:cs="Arial"/>
        </w:rPr>
      </w:pPr>
    </w:p>
    <w:p w:rsidRPr="0011436A" w:rsidR="00C13B94" w:rsidP="00C13B94" w:rsidRDefault="00C13B94" w14:paraId="42221FDA" w14:textId="77777777">
      <w:pPr>
        <w:tabs>
          <w:tab w:val="left" w:pos="1026"/>
        </w:tabs>
        <w:jc w:val="both"/>
        <w:rPr>
          <w:rFonts w:cs="Arial"/>
        </w:rPr>
      </w:pPr>
    </w:p>
    <w:p w:rsidR="00C13B94" w:rsidP="00C13B94" w:rsidRDefault="00C13B94" w14:paraId="322CB6A7" w14:textId="77777777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:rsidR="00C13B94" w:rsidP="00C13B94" w:rsidRDefault="00C13B94" w14:paraId="46934A4E" w14:textId="77777777">
      <w:pPr>
        <w:tabs>
          <w:tab w:val="left" w:pos="1083"/>
        </w:tabs>
        <w:rPr>
          <w:rFonts w:cs="Arial"/>
        </w:rPr>
      </w:pPr>
    </w:p>
    <w:p w:rsidR="00C13B94" w:rsidP="00C13B94" w:rsidRDefault="00C13B94" w14:paraId="1B967CD0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:rsidR="00C13B94" w:rsidP="00C13B94" w:rsidRDefault="00C13B94" w14:paraId="773EEF4E" w14:textId="77777777">
      <w:pPr>
        <w:tabs>
          <w:tab w:val="left" w:pos="1083"/>
        </w:tabs>
        <w:rPr>
          <w:rFonts w:cs="Arial"/>
        </w:rPr>
      </w:pPr>
    </w:p>
    <w:p w:rsidR="00C13B94" w:rsidP="00C13B94" w:rsidRDefault="00C13B94" w14:paraId="446F88EF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:rsidR="00C13B94" w:rsidP="00C13B94" w:rsidRDefault="00C13B94" w14:paraId="05E50D92" w14:textId="77777777">
      <w:pPr>
        <w:tabs>
          <w:tab w:val="left" w:pos="1083"/>
        </w:tabs>
        <w:rPr>
          <w:rFonts w:cs="Arial"/>
        </w:rPr>
      </w:pPr>
    </w:p>
    <w:p w:rsidR="00C13B94" w:rsidP="00C13B94" w:rsidRDefault="00C13B94" w14:paraId="099995CA" w14:textId="77777777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:rsidTr="00F35CB9" w14:paraId="2A854EC0" w14:textId="77777777">
        <w:trPr>
          <w:trHeight w:val="1281"/>
        </w:trPr>
        <w:tc>
          <w:tcPr>
            <w:tcW w:w="4481" w:type="dxa"/>
            <w:vAlign w:val="center"/>
          </w:tcPr>
          <w:p w:rsidRPr="00E96386" w:rsidR="00C13B94" w:rsidP="00E96386" w:rsidRDefault="00C13B94" w14:paraId="64141B21" w14:textId="6E1DEDA8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 xml:space="preserve">Skupna ponudbena vrednost v EUR </w:t>
            </w:r>
            <w:r w:rsidRPr="00E96386" w:rsid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:rsidR="00C13B94" w:rsidP="00F35CB9" w:rsidRDefault="00C13B94" w14:paraId="7261BC64" w14:textId="77777777">
            <w:pPr>
              <w:jc w:val="both"/>
              <w:rPr>
                <w:rFonts w:cs="Arial"/>
              </w:rPr>
            </w:pPr>
          </w:p>
        </w:tc>
      </w:tr>
    </w:tbl>
    <w:p w:rsidR="00C13B94" w:rsidP="00C13B94" w:rsidRDefault="00C13B94" w14:paraId="572AF07E" w14:textId="77777777">
      <w:pPr>
        <w:jc w:val="both"/>
        <w:rPr>
          <w:rFonts w:cs="Arial"/>
        </w:rPr>
      </w:pPr>
    </w:p>
    <w:p w:rsidR="00C13B94" w:rsidP="00C13B94" w:rsidRDefault="00C13B94" w14:paraId="2558FC53" w14:textId="77777777">
      <w:pPr>
        <w:jc w:val="both"/>
        <w:rPr>
          <w:rFonts w:cs="Arial"/>
        </w:rPr>
      </w:pPr>
    </w:p>
    <w:p w:rsidR="00C13B94" w:rsidP="00C13B94" w:rsidRDefault="00C13B94" w14:paraId="61D4BADE" w14:textId="77777777">
      <w:pPr>
        <w:jc w:val="both"/>
        <w:rPr>
          <w:rFonts w:cs="Arial"/>
        </w:rPr>
      </w:pPr>
    </w:p>
    <w:p w:rsidR="00C13B94" w:rsidP="00C13B94" w:rsidRDefault="00C13B94" w14:paraId="3911B1C3" w14:textId="77777777">
      <w:pPr>
        <w:jc w:val="both"/>
        <w:rPr>
          <w:rFonts w:cs="Arial"/>
        </w:rPr>
      </w:pPr>
    </w:p>
    <w:p w:rsidR="00C13B94" w:rsidP="00C13B94" w:rsidRDefault="00C13B94" w14:paraId="76DD5AE1" w14:textId="77777777">
      <w:pPr>
        <w:jc w:val="both"/>
        <w:rPr>
          <w:rFonts w:cs="Arial"/>
        </w:rPr>
      </w:pPr>
    </w:p>
    <w:p w:rsidR="00C13B94" w:rsidP="00C13B94" w:rsidRDefault="00C13B94" w14:paraId="24F47029" w14:textId="77777777">
      <w:pPr>
        <w:jc w:val="both"/>
        <w:rPr>
          <w:rFonts w:cs="Arial"/>
        </w:rPr>
      </w:pPr>
    </w:p>
    <w:p w:rsidR="00C13B94" w:rsidP="00C13B94" w:rsidRDefault="00C13B94" w14:paraId="507FA9A3" w14:textId="77777777">
      <w:pPr>
        <w:jc w:val="both"/>
        <w:rPr>
          <w:rFonts w:cs="Arial"/>
        </w:rPr>
      </w:pPr>
    </w:p>
    <w:p w:rsidR="00C13B94" w:rsidP="00C13B94" w:rsidRDefault="00C13B94" w14:paraId="4C9BBCC3" w14:textId="77777777">
      <w:pPr>
        <w:jc w:val="both"/>
        <w:rPr>
          <w:rFonts w:cs="Arial"/>
        </w:rPr>
      </w:pPr>
    </w:p>
    <w:p w:rsidRPr="00F35A6C" w:rsidR="00C13B94" w:rsidP="00C13B94" w:rsidRDefault="00C13B94" w14:paraId="0DA569EC" w14:textId="77777777">
      <w:pPr>
        <w:jc w:val="both"/>
        <w:rPr>
          <w:rFonts w:cs="Arial"/>
        </w:rPr>
      </w:pPr>
    </w:p>
    <w:p w:rsidRPr="00F35A6C" w:rsidR="00C13B94" w:rsidP="00C13B94" w:rsidRDefault="00C13B94" w14:paraId="1DDD377C" w14:textId="77777777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:rsidR="00C13B94" w:rsidP="00C13B94" w:rsidRDefault="00C13B94" w14:paraId="4AA66517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>Podpis zakonitega zastopnika in žig</w:t>
      </w:r>
    </w:p>
    <w:p w:rsidRPr="007838D2" w:rsidR="00C13B94" w:rsidP="00C13B94" w:rsidRDefault="00C13B94" w14:paraId="6C810369" w14:textId="77777777">
      <w:pPr>
        <w:rPr>
          <w:rFonts w:cs="Arial"/>
        </w:rPr>
      </w:pPr>
    </w:p>
    <w:p w:rsidRPr="007838D2" w:rsidR="00C13B94" w:rsidP="00C13B94" w:rsidRDefault="00C13B94" w14:paraId="2C6CCE1A" w14:textId="77777777">
      <w:pPr>
        <w:rPr>
          <w:rFonts w:cs="Arial"/>
        </w:rPr>
      </w:pPr>
    </w:p>
    <w:p w:rsidR="00C13B94" w:rsidP="00C13B94" w:rsidRDefault="00C13B94" w14:paraId="652B9821" w14:textId="77777777">
      <w:pPr>
        <w:rPr>
          <w:rFonts w:cs="Arial"/>
        </w:rPr>
      </w:pPr>
    </w:p>
    <w:p w:rsidR="00C13B94" w:rsidP="00C13B94" w:rsidRDefault="00C13B94" w14:paraId="54781E47" w14:textId="77777777">
      <w:pPr>
        <w:rPr>
          <w:rFonts w:cs="Arial"/>
          <w:i/>
        </w:rPr>
      </w:pPr>
    </w:p>
    <w:p w:rsidR="00C13B94" w:rsidP="00C13B94" w:rsidRDefault="00C13B94" w14:paraId="1F2E600A" w14:textId="77777777">
      <w:pPr>
        <w:jc w:val="both"/>
        <w:rPr>
          <w:rFonts w:cs="Arial"/>
          <w:i/>
        </w:rPr>
      </w:pPr>
    </w:p>
    <w:p w:rsidR="00C13B94" w:rsidP="00C13B94" w:rsidRDefault="00C13B94" w14:paraId="512715BB" w14:textId="77777777">
      <w:pPr>
        <w:jc w:val="both"/>
        <w:rPr>
          <w:rFonts w:cs="Arial"/>
          <w:i/>
        </w:rPr>
      </w:pPr>
    </w:p>
    <w:p w:rsidR="00C13B94" w:rsidP="00C13B94" w:rsidRDefault="00C13B94" w14:paraId="63798651" w14:textId="77777777">
      <w:pPr>
        <w:jc w:val="both"/>
        <w:rPr>
          <w:rFonts w:cs="Arial"/>
          <w:i/>
        </w:rPr>
      </w:pPr>
    </w:p>
    <w:p w:rsidR="00C13B94" w:rsidP="00C13B94" w:rsidRDefault="00C13B94" w14:paraId="4822B408" w14:textId="77777777">
      <w:pPr>
        <w:jc w:val="both"/>
        <w:rPr>
          <w:rFonts w:cs="Arial"/>
          <w:i/>
        </w:rPr>
      </w:pPr>
    </w:p>
    <w:p w:rsidR="00C13B94" w:rsidP="00C13B94" w:rsidRDefault="00C13B94" w14:paraId="7661723E" w14:textId="77777777">
      <w:pPr>
        <w:jc w:val="both"/>
        <w:rPr>
          <w:rFonts w:cs="Arial"/>
          <w:i/>
        </w:rPr>
      </w:pPr>
    </w:p>
    <w:p w:rsidR="00C13B94" w:rsidP="00C13B94" w:rsidRDefault="00C13B94" w14:paraId="13689E7A" w14:textId="77777777">
      <w:pPr>
        <w:jc w:val="both"/>
        <w:rPr>
          <w:rFonts w:cs="Arial"/>
          <w:i/>
        </w:rPr>
      </w:pPr>
    </w:p>
    <w:p w:rsidR="00C13B94" w:rsidP="00C13B94" w:rsidRDefault="00C13B94" w14:paraId="2F945BCE" w14:textId="77777777">
      <w:pPr>
        <w:jc w:val="both"/>
        <w:rPr>
          <w:rFonts w:cs="Arial"/>
          <w:i/>
        </w:rPr>
      </w:pPr>
    </w:p>
    <w:p w:rsidR="00C13B94" w:rsidP="00C13B94" w:rsidRDefault="00C13B94" w14:paraId="6992AB20" w14:textId="77777777">
      <w:pPr>
        <w:jc w:val="both"/>
        <w:rPr>
          <w:rFonts w:cs="Arial"/>
          <w:i/>
        </w:rPr>
      </w:pPr>
    </w:p>
    <w:p w:rsidR="00C13B94" w:rsidP="00C13B94" w:rsidRDefault="00C13B94" w14:paraId="3ABBDACB" w14:textId="77777777">
      <w:pPr>
        <w:jc w:val="both"/>
        <w:rPr>
          <w:rFonts w:cs="Arial"/>
          <w:i/>
        </w:rPr>
      </w:pPr>
    </w:p>
    <w:p w:rsidR="00C13B94" w:rsidP="00C13B94" w:rsidRDefault="00C13B94" w14:paraId="53C5745D" w14:textId="77777777">
      <w:pPr>
        <w:jc w:val="both"/>
        <w:rPr>
          <w:rFonts w:cs="Arial"/>
          <w:i/>
        </w:rPr>
      </w:pPr>
    </w:p>
    <w:p w:rsidR="00C13B94" w:rsidP="00C13B94" w:rsidRDefault="00C13B94" w14:paraId="590DECB9" w14:textId="77777777">
      <w:pPr>
        <w:jc w:val="both"/>
        <w:rPr>
          <w:rFonts w:cs="Arial"/>
          <w:i/>
        </w:rPr>
      </w:pPr>
    </w:p>
    <w:p w:rsidR="00C13B94" w:rsidP="00C13B94" w:rsidRDefault="00C13B94" w14:paraId="494648D0" w14:textId="77777777">
      <w:pPr>
        <w:jc w:val="both"/>
        <w:rPr>
          <w:rFonts w:cs="Arial"/>
          <w:i/>
        </w:rPr>
      </w:pPr>
    </w:p>
    <w:p w:rsidR="00C13B94" w:rsidP="00C13B94" w:rsidRDefault="00C13B94" w14:paraId="28641D4B" w14:textId="77777777">
      <w:pPr>
        <w:jc w:val="both"/>
        <w:rPr>
          <w:rFonts w:cs="Arial"/>
          <w:i/>
        </w:rPr>
      </w:pPr>
    </w:p>
    <w:p w:rsidR="00C13B94" w:rsidP="00C13B94" w:rsidRDefault="00C13B94" w14:paraId="23C495E6" w14:textId="77777777">
      <w:pPr>
        <w:jc w:val="both"/>
        <w:rPr>
          <w:rFonts w:cs="Arial"/>
          <w:i/>
        </w:rPr>
      </w:pPr>
    </w:p>
    <w:p w:rsidRPr="00E81DF5" w:rsidR="00C13B94" w:rsidP="00C13B94" w:rsidRDefault="00C13B94" w14:paraId="47B74F41" w14:textId="77777777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:rsidRPr="00B20754" w:rsidR="00C13B94" w:rsidP="00C13B94" w:rsidRDefault="00C13B94" w14:paraId="5E683B04" w14:textId="77777777"/>
    <w:p w:rsidRPr="00020A56" w:rsidR="00D47195" w:rsidP="00C13B94" w:rsidRDefault="00D47195" w14:paraId="18BF8984" w14:textId="098C65CB">
      <w:pPr>
        <w:tabs>
          <w:tab w:val="left" w:pos="1026"/>
        </w:tabs>
        <w:jc w:val="both"/>
      </w:pPr>
    </w:p>
    <w:sectPr w:rsidRPr="00020A56" w:rsidR="00D47195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BCD" w:rsidRDefault="008F4BCD" w14:paraId="50B47ADC" w14:textId="77777777">
      <w:r>
        <w:separator/>
      </w:r>
    </w:p>
  </w:endnote>
  <w:endnote w:type="continuationSeparator" w:id="0">
    <w:p w:rsidR="008F4BCD" w:rsidRDefault="008F4BCD" w14:paraId="6A7DD74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01218" w:rsidR="00370866" w:rsidP="00001218" w:rsidRDefault="00370866" w14:paraId="24BD5FBD" w14:textId="575A08C4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2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615"/>
      <w:gridCol w:w="2417"/>
    </w:tblGrid>
    <w:tr w:rsidRPr="00A1445A" w:rsidR="00370866" w:rsidTr="57A79A19" w14:paraId="5F8449D8" w14:textId="77777777">
      <w:tc>
        <w:tcPr>
          <w:tcW w:w="6615" w:type="dxa"/>
          <w:shd w:val="clear" w:color="auto" w:fill="auto"/>
          <w:tcMar/>
        </w:tcPr>
        <w:p w:rsidRPr="005A785E" w:rsidR="005A785E" w:rsidP="57A79A19" w:rsidRDefault="005A785E" w14:paraId="2F10F644" w14:textId="03480010">
          <w:pPr>
            <w:pStyle w:val="Navaden"/>
          </w:pPr>
          <w:r w:rsidRPr="57A79A19" w:rsidR="57A79A19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417" w:type="dxa"/>
          <w:shd w:val="clear" w:color="auto" w:fill="auto"/>
          <w:tcMar/>
        </w:tcPr>
        <w:p w:rsidRPr="00A1445A" w:rsidR="00370866" w:rsidP="00A1445A" w:rsidRDefault="00370866" w14:paraId="38C45882" w14:textId="5F6D11BF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7111BC68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BCD" w:rsidRDefault="008F4BCD" w14:paraId="426222B6" w14:textId="77777777">
      <w:r>
        <w:separator/>
      </w:r>
    </w:p>
  </w:footnote>
  <w:footnote w:type="continuationSeparator" w:id="0">
    <w:p w:rsidR="008F4BCD" w:rsidRDefault="008F4BCD" w14:paraId="5DD31A2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:rsidTr="1D8E4157" w14:paraId="14F7A193" w14:textId="77777777">
      <w:trPr>
        <w:trHeight w:val="300"/>
      </w:trPr>
      <w:tc>
        <w:tcPr>
          <w:tcW w:w="3020" w:type="dxa"/>
        </w:tcPr>
        <w:p w:rsidR="1D8E4157" w:rsidP="1D8E4157" w:rsidRDefault="1D8E4157" w14:paraId="1BFC287A" w14:textId="7F70D7DF">
          <w:pPr>
            <w:pStyle w:val="Glava"/>
            <w:ind w:left="-115"/>
          </w:pPr>
        </w:p>
      </w:tc>
      <w:tc>
        <w:tcPr>
          <w:tcW w:w="3020" w:type="dxa"/>
        </w:tcPr>
        <w:p w:rsidR="1D8E4157" w:rsidP="1D8E4157" w:rsidRDefault="1D8E4157" w14:paraId="77A7FA0B" w14:textId="7726CA9A">
          <w:pPr>
            <w:pStyle w:val="Glava"/>
            <w:jc w:val="center"/>
          </w:pPr>
        </w:p>
      </w:tc>
      <w:tc>
        <w:tcPr>
          <w:tcW w:w="3020" w:type="dxa"/>
        </w:tcPr>
        <w:p w:rsidR="1D8E4157" w:rsidP="1D8E4157" w:rsidRDefault="1D8E4157" w14:paraId="41641072" w14:textId="1EFACDC0">
          <w:pPr>
            <w:pStyle w:val="Glava"/>
            <w:ind w:right="-115"/>
            <w:jc w:val="right"/>
          </w:pPr>
        </w:p>
      </w:tc>
    </w:tr>
  </w:tbl>
  <w:p w:rsidR="1D8E4157" w:rsidP="1D8E4157" w:rsidRDefault="1D8E4157" w14:paraId="67DC797B" w14:textId="2A08D0F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150951" w:rsidR="00150951" w:rsidP="00150951" w:rsidRDefault="00150951" w14:paraId="54AED95B" w14:textId="77777777"/>
  <w:p w:rsidR="00C13B94" w:rsidP="137DBC6F" w:rsidRDefault="1D8E4157" w14:paraId="55DFB2DF" w14:textId="1ED32C26">
    <w:pPr>
      <w:pStyle w:val="Navaden"/>
      <w:jc w:val="center"/>
    </w:pPr>
    <w:r w:rsidR="137DBC6F">
      <w:drawing>
        <wp:inline wp14:editId="137DBC6F" wp14:anchorId="05EDFE92">
          <wp:extent cx="4572000" cy="514350"/>
          <wp:effectExtent l="0" t="0" r="0" b="0"/>
          <wp:docPr id="190937190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136738b3b5d84772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13B94" w:rsidRDefault="00C13B94" w14:paraId="22E0C52A" w14:textId="77777777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C13B94" w14:paraId="4EA2647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33E632B2" w14:textId="61A32C96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2133A125" w14:textId="6271E4B4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BD218F" w:rsidP="00A04B00" w:rsidRDefault="00BD218F" w14:paraId="215ED87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8607A0" w:rsidR="00C0552D" w:rsidTr="00C13B94" w14:paraId="55D6A11C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8607A0" w:rsidR="00C0552D" w:rsidP="00F27D5A" w:rsidRDefault="0044268A" w14:paraId="46F59F12" w14:textId="19B9495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8607A0" w:rsidR="00C0552D" w:rsidP="00C0552D" w:rsidRDefault="00C0552D" w14:paraId="57E44DF4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8607A0" w:rsidR="00C0552D" w:rsidP="00C13B94" w:rsidRDefault="00144B8D" w14:paraId="6C8F705D" w14:textId="4A97EE38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Pr="008607A0" w:rsidR="005564B9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Pr="008607A0" w:rsidR="005564B9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:rsidRPr="00FC6CF0" w:rsidR="00370866" w:rsidP="00001218" w:rsidRDefault="00370866" w14:paraId="25EF9CCB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745EE79E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C7C42B"/>
    <w:rsid w:val="11294E31"/>
    <w:rsid w:val="137DBC6F"/>
    <w:rsid w:val="1D8E4157"/>
    <w:rsid w:val="57A79A19"/>
    <w:rsid w:val="6B63A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136738b3b5d8477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A58835-9640-4479-8120-0B6D686CC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69654E94-477B-4B07-A978-A4B9408D019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29</revision>
  <lastPrinted>2016-06-20T06:30:00.0000000Z</lastPrinted>
  <dcterms:created xsi:type="dcterms:W3CDTF">2021-04-07T09:02:00.0000000Z</dcterms:created>
  <dcterms:modified xsi:type="dcterms:W3CDTF">2024-01-12T10:57:59.1411628Z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